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F2541" w14:textId="77777777" w:rsidR="00475D13" w:rsidRDefault="00475D13" w:rsidP="00475D1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WARNER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14:paraId="65451EC7" w14:textId="77777777" w:rsidR="00475D13" w:rsidRDefault="00475D13" w:rsidP="00475D1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Snetterton, Norfolk.</w:t>
      </w:r>
    </w:p>
    <w:p w14:paraId="27BAB546" w14:textId="77777777" w:rsidR="00475D13" w:rsidRDefault="00475D13" w:rsidP="00475D13">
      <w:pPr>
        <w:pStyle w:val="NoSpacing"/>
        <w:tabs>
          <w:tab w:val="left" w:pos="720"/>
        </w:tabs>
        <w:rPr>
          <w:rStyle w:val="s1"/>
        </w:rPr>
      </w:pPr>
    </w:p>
    <w:p w14:paraId="40C9175F" w14:textId="77777777" w:rsidR="00475D13" w:rsidRDefault="00475D13" w:rsidP="00475D13">
      <w:pPr>
        <w:pStyle w:val="NoSpacing"/>
        <w:tabs>
          <w:tab w:val="left" w:pos="720"/>
        </w:tabs>
        <w:rPr>
          <w:rStyle w:val="s1"/>
        </w:rPr>
      </w:pPr>
    </w:p>
    <w:p w14:paraId="7D926249" w14:textId="77777777" w:rsidR="00475D13" w:rsidRDefault="00475D13" w:rsidP="00475D13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73D1955C" w14:textId="77777777" w:rsidR="00475D13" w:rsidRDefault="00475D13" w:rsidP="00475D13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254)</w:t>
      </w:r>
    </w:p>
    <w:p w14:paraId="4A5BDA97" w14:textId="77777777" w:rsidR="00475D13" w:rsidRDefault="00475D13" w:rsidP="00475D13">
      <w:pPr>
        <w:pStyle w:val="NoSpacing"/>
        <w:rPr>
          <w:rStyle w:val="s1"/>
        </w:rPr>
      </w:pPr>
    </w:p>
    <w:p w14:paraId="40DDA98C" w14:textId="77777777" w:rsidR="00475D13" w:rsidRDefault="00475D13" w:rsidP="00475D13">
      <w:pPr>
        <w:pStyle w:val="NoSpacing"/>
        <w:rPr>
          <w:rStyle w:val="s1"/>
        </w:rPr>
      </w:pPr>
    </w:p>
    <w:p w14:paraId="12BE3FC5" w14:textId="77777777" w:rsidR="00475D13" w:rsidRDefault="00475D13" w:rsidP="00475D1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 December 2018</w:t>
      </w:r>
    </w:p>
    <w:p w14:paraId="6D16901A" w14:textId="77777777" w:rsidR="006B2F86" w:rsidRPr="00E71FC3" w:rsidRDefault="00475D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B8344" w14:textId="77777777" w:rsidR="00475D13" w:rsidRDefault="00475D13" w:rsidP="00E71FC3">
      <w:pPr>
        <w:spacing w:after="0" w:line="240" w:lineRule="auto"/>
      </w:pPr>
      <w:r>
        <w:separator/>
      </w:r>
    </w:p>
  </w:endnote>
  <w:endnote w:type="continuationSeparator" w:id="0">
    <w:p w14:paraId="2D98D450" w14:textId="77777777" w:rsidR="00475D13" w:rsidRDefault="00475D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7AE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32D55" w14:textId="77777777" w:rsidR="00475D13" w:rsidRDefault="00475D13" w:rsidP="00E71FC3">
      <w:pPr>
        <w:spacing w:after="0" w:line="240" w:lineRule="auto"/>
      </w:pPr>
      <w:r>
        <w:separator/>
      </w:r>
    </w:p>
  </w:footnote>
  <w:footnote w:type="continuationSeparator" w:id="0">
    <w:p w14:paraId="45E75059" w14:textId="77777777" w:rsidR="00475D13" w:rsidRDefault="00475D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D13"/>
    <w:rsid w:val="001A7C09"/>
    <w:rsid w:val="00475D1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B739A"/>
  <w15:chartTrackingRefBased/>
  <w15:docId w15:val="{CFABEA52-F90D-48C5-AC4B-EC83A471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475D1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475D1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2018-12-18T21:59:00Z</dcterms:created>
  <dcterms:modified xsi:type="dcterms:W3CDTF">2018-12-18T21:59:00Z</dcterms:modified>
</cp:coreProperties>
</file>